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BD4" w:rsidRDefault="00702BD4">
      <w:pPr>
        <w:pStyle w:val="NormalnyWeb"/>
        <w:spacing w:before="0" w:after="0"/>
        <w:rPr>
          <w:sz w:val="20"/>
        </w:rPr>
      </w:pPr>
    </w:p>
    <w:p w:rsidR="00702BD4" w:rsidRDefault="001A2799">
      <w:pPr>
        <w:pStyle w:val="NormalnyWeb"/>
        <w:spacing w:before="0" w:after="0"/>
        <w:jc w:val="right"/>
        <w:rPr>
          <w:spacing w:val="4"/>
          <w:sz w:val="22"/>
        </w:rPr>
      </w:pPr>
      <w:r>
        <w:rPr>
          <w:bCs/>
          <w:spacing w:val="4"/>
        </w:rPr>
        <w:t xml:space="preserve">                                                                            Załącznik nr 2 do SIWZ</w:t>
      </w:r>
    </w:p>
    <w:p w:rsidR="00702BD4" w:rsidRDefault="00702BD4">
      <w:pPr>
        <w:pStyle w:val="NormalnyWeb"/>
        <w:spacing w:before="0" w:after="0"/>
        <w:ind w:left="708" w:hanging="708"/>
        <w:rPr>
          <w:sz w:val="20"/>
        </w:rPr>
      </w:pPr>
    </w:p>
    <w:p w:rsidR="00702BD4" w:rsidRDefault="00702BD4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</w:p>
    <w:p w:rsidR="00702BD4" w:rsidRDefault="001A2799">
      <w:pPr>
        <w:spacing w:after="0" w:line="480" w:lineRule="auto"/>
        <w:ind w:left="424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Zamawiający:</w:t>
      </w:r>
    </w:p>
    <w:p w:rsidR="00702BD4" w:rsidRDefault="001A2799">
      <w:pPr>
        <w:spacing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Powiat </w:t>
      </w:r>
      <w:r>
        <w:rPr>
          <w:rFonts w:ascii="Times New Roman" w:hAnsi="Times New Roman"/>
          <w:sz w:val="24"/>
          <w:szCs w:val="24"/>
        </w:rPr>
        <w:t>Świdnicki w Świdniku</w:t>
      </w:r>
    </w:p>
    <w:p w:rsidR="00702BD4" w:rsidRDefault="001A2799">
      <w:pPr>
        <w:spacing w:line="240" w:lineRule="auto"/>
        <w:ind w:left="49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Zespół Szkół  w </w:t>
      </w:r>
      <w:r>
        <w:rPr>
          <w:rFonts w:ascii="Times New Roman" w:hAnsi="Times New Roman"/>
          <w:sz w:val="24"/>
        </w:rPr>
        <w:t>Piaskach</w:t>
      </w:r>
      <w:r>
        <w:rPr>
          <w:rFonts w:ascii="Times New Roman" w:hAnsi="Times New Roman"/>
          <w:sz w:val="24"/>
        </w:rPr>
        <w:t>,</w:t>
      </w:r>
    </w:p>
    <w:p w:rsidR="00702BD4" w:rsidRDefault="001A2799">
      <w:pPr>
        <w:spacing w:line="240" w:lineRule="auto"/>
        <w:ind w:left="4956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-0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0 </w:t>
      </w:r>
      <w:r>
        <w:rPr>
          <w:rFonts w:ascii="Times New Roman" w:hAnsi="Times New Roman"/>
          <w:sz w:val="24"/>
        </w:rPr>
        <w:t>Piaski</w:t>
      </w:r>
      <w:r>
        <w:rPr>
          <w:rFonts w:ascii="Times New Roman" w:hAnsi="Times New Roman"/>
          <w:sz w:val="24"/>
        </w:rPr>
        <w:t xml:space="preserve">, ul. </w:t>
      </w:r>
      <w:r>
        <w:rPr>
          <w:rFonts w:ascii="Times New Roman" w:hAnsi="Times New Roman"/>
          <w:sz w:val="24"/>
        </w:rPr>
        <w:t>Partyzantów 19</w:t>
      </w:r>
    </w:p>
    <w:p w:rsidR="00702BD4" w:rsidRDefault="00702BD4">
      <w:pPr>
        <w:spacing w:line="240" w:lineRule="auto"/>
        <w:ind w:left="4956"/>
        <w:rPr>
          <w:rFonts w:ascii="Times New Roman" w:hAnsi="Times New Roman"/>
          <w:sz w:val="24"/>
        </w:rPr>
      </w:pPr>
    </w:p>
    <w:p w:rsidR="00702BD4" w:rsidRDefault="00702BD4">
      <w:pPr>
        <w:spacing w:after="0" w:line="276" w:lineRule="auto"/>
        <w:rPr>
          <w:rFonts w:ascii="Times New Roman" w:hAnsi="Times New Roman"/>
          <w:sz w:val="21"/>
          <w:szCs w:val="21"/>
        </w:rPr>
      </w:pPr>
    </w:p>
    <w:p w:rsidR="00702BD4" w:rsidRDefault="001A2799">
      <w:pPr>
        <w:jc w:val="both"/>
        <w:rPr>
          <w:rFonts w:ascii="Times New Roman" w:hAnsi="Times New Roman"/>
          <w:spacing w:val="4"/>
          <w:sz w:val="24"/>
        </w:rPr>
      </w:pPr>
      <w:r>
        <w:rPr>
          <w:rFonts w:ascii="Times New Roman" w:hAnsi="Times New Roman"/>
          <w:spacing w:val="4"/>
          <w:sz w:val="24"/>
        </w:rPr>
        <w:t>Ja/my niżej podpisani:</w:t>
      </w: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spacing w:val="4"/>
          <w:sz w:val="20"/>
        </w:rPr>
        <w:t>……………………………………………………………………………………………………………………</w:t>
      </w:r>
    </w:p>
    <w:p w:rsidR="00702BD4" w:rsidRDefault="001A2799">
      <w:pPr>
        <w:ind w:right="72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702BD4" w:rsidRDefault="00702BD4">
      <w:pPr>
        <w:jc w:val="both"/>
        <w:rPr>
          <w:rFonts w:ascii="Times New Roman" w:hAnsi="Times New Roman"/>
          <w:spacing w:val="4"/>
          <w:sz w:val="20"/>
        </w:rPr>
      </w:pPr>
    </w:p>
    <w:p w:rsidR="00702BD4" w:rsidRDefault="001A2799">
      <w:pPr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spacing w:val="4"/>
          <w:sz w:val="24"/>
        </w:rPr>
        <w:t>działając w imieniu i na rzecz</w:t>
      </w:r>
      <w:r>
        <w:rPr>
          <w:rFonts w:ascii="Times New Roman" w:hAnsi="Times New Roman"/>
          <w:spacing w:val="4"/>
          <w:sz w:val="20"/>
        </w:rPr>
        <w:t xml:space="preserve">: </w:t>
      </w:r>
    </w:p>
    <w:p w:rsidR="00702BD4" w:rsidRDefault="001A2799">
      <w:pPr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spacing w:val="4"/>
          <w:sz w:val="20"/>
        </w:rPr>
        <w:t>.......................................................................................................................................................</w:t>
      </w: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spacing w:val="4"/>
          <w:sz w:val="20"/>
        </w:rPr>
        <w:t>........................................................................................................</w:t>
      </w:r>
      <w:r>
        <w:rPr>
          <w:rFonts w:ascii="Times New Roman" w:hAnsi="Times New Roman"/>
          <w:spacing w:val="4"/>
          <w:sz w:val="20"/>
        </w:rPr>
        <w:t>...............................................</w:t>
      </w:r>
    </w:p>
    <w:p w:rsidR="00702BD4" w:rsidRDefault="001A2799">
      <w:pPr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/>
          <w:i/>
          <w:sz w:val="16"/>
          <w:szCs w:val="16"/>
        </w:rPr>
        <w:t>)</w:t>
      </w:r>
    </w:p>
    <w:p w:rsidR="00702BD4" w:rsidRDefault="00702BD4">
      <w:pPr>
        <w:jc w:val="both"/>
        <w:rPr>
          <w:rFonts w:ascii="Times New Roman" w:hAnsi="Times New Roman"/>
          <w:i/>
          <w:sz w:val="16"/>
          <w:szCs w:val="16"/>
        </w:rPr>
      </w:pPr>
    </w:p>
    <w:p w:rsidR="00702BD4" w:rsidRDefault="001A2799">
      <w:pPr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ubiegając się o udzielenie zamówienia publicznego na:</w:t>
      </w:r>
    </w:p>
    <w:p w:rsidR="00702BD4" w:rsidRDefault="00702BD4">
      <w:pPr>
        <w:rPr>
          <w:rFonts w:ascii="Times New Roman" w:hAnsi="Times New Roman"/>
          <w:spacing w:val="4"/>
          <w:sz w:val="24"/>
          <w:szCs w:val="24"/>
        </w:rPr>
      </w:pPr>
    </w:p>
    <w:p w:rsidR="00702BD4" w:rsidRDefault="001A2799">
      <w:pPr>
        <w:spacing w:line="276" w:lineRule="auto"/>
        <w:ind w:right="29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Dostawę sprzętu  </w:t>
      </w:r>
      <w:r w:rsidR="00E322A9">
        <w:rPr>
          <w:rFonts w:ascii="Times New Roman" w:hAnsi="Times New Roman"/>
          <w:b/>
          <w:sz w:val="24"/>
        </w:rPr>
        <w:t>na wyposażenie</w:t>
      </w:r>
      <w:r>
        <w:rPr>
          <w:rFonts w:ascii="Times New Roman" w:hAnsi="Times New Roman"/>
          <w:b/>
          <w:sz w:val="24"/>
        </w:rPr>
        <w:t xml:space="preserve"> pracowni zawodowej w zawodach z branży </w:t>
      </w:r>
      <w:r>
        <w:rPr>
          <w:rFonts w:ascii="Times New Roman" w:hAnsi="Times New Roman"/>
          <w:b/>
          <w:sz w:val="24"/>
        </w:rPr>
        <w:t>motoryzacyjnej: w ramach realizacji projektu "Droga do profesji" nr: RPLU.12.04.00-06-0021/17-03, realizowanego w ramach Regionalnego Programu Operacyjnego Województwa Lubelskiego na lata 2014-2020 ze środków Europejskiego Funduszu Społecznego dla osi prio</w:t>
      </w:r>
      <w:r>
        <w:rPr>
          <w:rFonts w:ascii="Times New Roman" w:hAnsi="Times New Roman"/>
          <w:b/>
          <w:sz w:val="24"/>
        </w:rPr>
        <w:t>rytetowej: 12 Edukacja, kwalifikacje i kompetencje</w:t>
      </w:r>
    </w:p>
    <w:p w:rsidR="00702BD4" w:rsidRDefault="001A2799">
      <w:pPr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składam/y następujące oświadczenia  informacje:</w:t>
      </w:r>
    </w:p>
    <w:p w:rsidR="00702BD4" w:rsidRDefault="001A2799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:rsidR="00702BD4" w:rsidRDefault="001A279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składane na podstawie art. 25a ust. 1 ustawy z dnia 29 stycznia 2004 r. </w:t>
      </w:r>
    </w:p>
    <w:p w:rsidR="00702BD4" w:rsidRDefault="001A279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Times New Roman" w:hAnsi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), </w:t>
      </w:r>
    </w:p>
    <w:p w:rsidR="00702BD4" w:rsidRDefault="001A2799">
      <w:pPr>
        <w:spacing w:before="120" w:after="0"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DOTYC</w:t>
      </w:r>
      <w:r>
        <w:rPr>
          <w:rFonts w:ascii="Times New Roman" w:hAnsi="Times New Roman"/>
          <w:b/>
          <w:sz w:val="24"/>
          <w:szCs w:val="24"/>
          <w:u w:val="single"/>
        </w:rPr>
        <w:t>ZĄCE SPEŁNIANIA WARUNKÓW UDZIAŁU W POSTĘPOWANIU</w:t>
      </w:r>
    </w:p>
    <w:p w:rsidR="00702BD4" w:rsidRDefault="00702BD4">
      <w:pPr>
        <w:spacing w:before="120" w:after="0"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02BD4" w:rsidRDefault="00702BD4">
      <w:pPr>
        <w:spacing w:before="120" w:after="0"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02BD4" w:rsidRDefault="001A2799">
      <w:pPr>
        <w:spacing w:before="120" w:after="0"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</w:t>
      </w:r>
    </w:p>
    <w:p w:rsidR="00702BD4" w:rsidRDefault="001A2799">
      <w:pPr>
        <w:shd w:val="clear" w:color="auto" w:fill="BFBFBF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INFORMACJA DOTYCZĄCA WYKONAWCY:</w:t>
      </w: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02BD4" w:rsidRDefault="001A27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spełniam warunki udziału w postępowaniu określone przez zamawiającego</w:t>
      </w:r>
      <w:r>
        <w:rPr>
          <w:rFonts w:ascii="Times New Roman" w:hAnsi="Times New Roman"/>
          <w:sz w:val="24"/>
          <w:szCs w:val="24"/>
        </w:rPr>
        <w:br/>
        <w:t>w zakresie opisanym w Rozdziale 4 pkt 4.2 Specyfikacji Istotnych Warunków Zamówienia.</w:t>
      </w: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702BD4" w:rsidRDefault="001A279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p w:rsidR="00702BD4" w:rsidRDefault="001A2799">
      <w:pPr>
        <w:shd w:val="clear" w:color="auto" w:fill="BFBFBF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INFORMACJA W ZWIĄZKU Z POLEGANIEM NA ZASOBACH INNYCH PODMIOTÓW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702BD4" w:rsidRDefault="001A27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w celu wykazania spełniania warunków udziału w postępowaniu, </w:t>
      </w:r>
      <w:r>
        <w:rPr>
          <w:rFonts w:ascii="Times New Roman" w:hAnsi="Times New Roman"/>
          <w:sz w:val="24"/>
          <w:szCs w:val="24"/>
        </w:rPr>
        <w:t>określonych przez zamawiającego w zakresie opisanym w Rozdziale 4 pkt 4.2 Specyfikacji Istotnych Warunków Zamówienia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polegam na zasobach następującego/</w:t>
      </w:r>
      <w:proofErr w:type="spellStart"/>
      <w:r>
        <w:rPr>
          <w:rFonts w:ascii="Times New Roman" w:hAnsi="Times New Roman"/>
          <w:sz w:val="24"/>
          <w:szCs w:val="24"/>
        </w:rPr>
        <w:t>ych</w:t>
      </w:r>
      <w:proofErr w:type="spellEnd"/>
      <w:r>
        <w:rPr>
          <w:rFonts w:ascii="Times New Roman" w:hAnsi="Times New Roman"/>
          <w:sz w:val="24"/>
          <w:szCs w:val="24"/>
        </w:rPr>
        <w:t xml:space="preserve"> podmiotu/ów: …………………………………………………………………………………</w:t>
      </w:r>
      <w:r w:rsidR="00E322A9">
        <w:rPr>
          <w:rFonts w:ascii="Times New Roman" w:hAnsi="Times New Roman"/>
          <w:sz w:val="24"/>
          <w:szCs w:val="24"/>
        </w:rPr>
        <w:t>…………………….</w:t>
      </w:r>
    </w:p>
    <w:p w:rsidR="00702BD4" w:rsidRDefault="001A27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..……………………………………………………………………………………………………………….……………………………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="00E322A9">
        <w:rPr>
          <w:rFonts w:ascii="Times New Roman" w:hAnsi="Times New Roman"/>
          <w:sz w:val="24"/>
          <w:szCs w:val="24"/>
        </w:rPr>
        <w:t>…………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w następującym zakresie: </w:t>
      </w:r>
    </w:p>
    <w:p w:rsidR="00702BD4" w:rsidRDefault="001A27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</w:p>
    <w:p w:rsidR="00702BD4" w:rsidRDefault="001A2799">
      <w:pPr>
        <w:spacing w:after="0" w:line="276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702BD4" w:rsidRDefault="001A279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702BD4" w:rsidRDefault="00702BD4">
      <w:pPr>
        <w:spacing w:after="0"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702BD4" w:rsidRDefault="001A2799">
      <w:pPr>
        <w:shd w:val="clear" w:color="auto" w:fill="BFBFBF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:rsidR="00702BD4" w:rsidRDefault="00702BD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02BD4" w:rsidRDefault="001A279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</w:t>
      </w:r>
      <w:r>
        <w:rPr>
          <w:rFonts w:ascii="Times New Roman" w:hAnsi="Times New Roman"/>
          <w:sz w:val="24"/>
          <w:szCs w:val="24"/>
        </w:rPr>
        <w:t xml:space="preserve"> wprowadzenia zamawiającego w błąd przy przedstawianiu informacji.</w:t>
      </w: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02BD4" w:rsidRDefault="00702BD4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702BD4" w:rsidRDefault="001A279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702BD4" w:rsidRDefault="001A279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702BD4" w:rsidRDefault="00702BD4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sectPr w:rsidR="00702BD4">
      <w:headerReference w:type="default" r:id="rId8"/>
      <w:footerReference w:type="even" r:id="rId9"/>
      <w:endnotePr>
        <w:numFmt w:val="decimal"/>
      </w:endnotePr>
      <w:pgSz w:w="11906" w:h="16838"/>
      <w:pgMar w:top="851" w:right="1417" w:bottom="1417" w:left="9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A2799">
      <w:pPr>
        <w:spacing w:after="0" w:line="240" w:lineRule="auto"/>
      </w:pPr>
      <w:r>
        <w:separator/>
      </w:r>
    </w:p>
  </w:endnote>
  <w:endnote w:type="continuationSeparator" w:id="0">
    <w:p w:rsidR="00000000" w:rsidRDefault="001A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BD4" w:rsidRDefault="001A27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02BD4" w:rsidRDefault="00702B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A2799">
      <w:pPr>
        <w:spacing w:after="0" w:line="240" w:lineRule="auto"/>
      </w:pPr>
      <w:r>
        <w:separator/>
      </w:r>
    </w:p>
  </w:footnote>
  <w:footnote w:type="continuationSeparator" w:id="0">
    <w:p w:rsidR="00000000" w:rsidRDefault="001A2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BD4" w:rsidRDefault="00702BD4">
    <w:pPr>
      <w:pStyle w:val="Nagwek"/>
    </w:pPr>
  </w:p>
  <w:p w:rsidR="00702BD4" w:rsidRDefault="001A2799">
    <w:pPr>
      <w:pStyle w:val="Nagwek"/>
    </w:pPr>
    <w:r>
      <w:rPr>
        <w:noProof/>
        <w:sz w:val="20"/>
        <w:lang w:eastAsia="pl-PL"/>
      </w:rPr>
      <w:drawing>
        <wp:inline distT="0" distB="0" distL="114300" distR="114300">
          <wp:extent cx="6381115" cy="669290"/>
          <wp:effectExtent l="0" t="0" r="635" b="16510"/>
          <wp:docPr id="3" name="Obraz 3" descr="MONO_poprawi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MONO_poprawiony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115" cy="669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66932"/>
    <w:rsid w:val="00001EE6"/>
    <w:rsid w:val="00006F16"/>
    <w:rsid w:val="00021E77"/>
    <w:rsid w:val="000260DC"/>
    <w:rsid w:val="00030019"/>
    <w:rsid w:val="00042071"/>
    <w:rsid w:val="000758C8"/>
    <w:rsid w:val="000A1F7A"/>
    <w:rsid w:val="00101DE6"/>
    <w:rsid w:val="00104E9E"/>
    <w:rsid w:val="00106C8C"/>
    <w:rsid w:val="00107CE1"/>
    <w:rsid w:val="00112403"/>
    <w:rsid w:val="00121B05"/>
    <w:rsid w:val="001A1779"/>
    <w:rsid w:val="001A2799"/>
    <w:rsid w:val="001B7F2F"/>
    <w:rsid w:val="001C1E42"/>
    <w:rsid w:val="001C2278"/>
    <w:rsid w:val="001E1123"/>
    <w:rsid w:val="00295788"/>
    <w:rsid w:val="002C37D6"/>
    <w:rsid w:val="002E2A26"/>
    <w:rsid w:val="00325628"/>
    <w:rsid w:val="00333E77"/>
    <w:rsid w:val="00367E90"/>
    <w:rsid w:val="0039704F"/>
    <w:rsid w:val="003A2B4E"/>
    <w:rsid w:val="003A78F3"/>
    <w:rsid w:val="003B65C3"/>
    <w:rsid w:val="003E1438"/>
    <w:rsid w:val="00437E07"/>
    <w:rsid w:val="00492B97"/>
    <w:rsid w:val="004A16FF"/>
    <w:rsid w:val="004A2679"/>
    <w:rsid w:val="004D4583"/>
    <w:rsid w:val="00502229"/>
    <w:rsid w:val="00525FA3"/>
    <w:rsid w:val="005455F7"/>
    <w:rsid w:val="00545AFB"/>
    <w:rsid w:val="005727AD"/>
    <w:rsid w:val="005849BF"/>
    <w:rsid w:val="00585A85"/>
    <w:rsid w:val="005D31E9"/>
    <w:rsid w:val="005D6626"/>
    <w:rsid w:val="00613662"/>
    <w:rsid w:val="006456D5"/>
    <w:rsid w:val="0065262C"/>
    <w:rsid w:val="00664EF0"/>
    <w:rsid w:val="0066657D"/>
    <w:rsid w:val="006767F9"/>
    <w:rsid w:val="00693E38"/>
    <w:rsid w:val="006B7309"/>
    <w:rsid w:val="006F574D"/>
    <w:rsid w:val="006F6570"/>
    <w:rsid w:val="00702BD4"/>
    <w:rsid w:val="007150F7"/>
    <w:rsid w:val="00716D80"/>
    <w:rsid w:val="00762D59"/>
    <w:rsid w:val="00776230"/>
    <w:rsid w:val="00791D80"/>
    <w:rsid w:val="007C3608"/>
    <w:rsid w:val="008009E6"/>
    <w:rsid w:val="00824B2B"/>
    <w:rsid w:val="00827CD1"/>
    <w:rsid w:val="00845C8B"/>
    <w:rsid w:val="0085245A"/>
    <w:rsid w:val="0086513B"/>
    <w:rsid w:val="00866034"/>
    <w:rsid w:val="00872A40"/>
    <w:rsid w:val="008A60E9"/>
    <w:rsid w:val="008B089B"/>
    <w:rsid w:val="008D5BEB"/>
    <w:rsid w:val="00944A5C"/>
    <w:rsid w:val="00945A47"/>
    <w:rsid w:val="00967C47"/>
    <w:rsid w:val="00983908"/>
    <w:rsid w:val="00990A34"/>
    <w:rsid w:val="00A17372"/>
    <w:rsid w:val="00A427DA"/>
    <w:rsid w:val="00A83E3C"/>
    <w:rsid w:val="00A86F25"/>
    <w:rsid w:val="00A95885"/>
    <w:rsid w:val="00AC16A3"/>
    <w:rsid w:val="00AE13AB"/>
    <w:rsid w:val="00AE6E7A"/>
    <w:rsid w:val="00B043A7"/>
    <w:rsid w:val="00B442F3"/>
    <w:rsid w:val="00B57CEE"/>
    <w:rsid w:val="00B6512E"/>
    <w:rsid w:val="00B74CCE"/>
    <w:rsid w:val="00B75240"/>
    <w:rsid w:val="00BB328F"/>
    <w:rsid w:val="00BB7E35"/>
    <w:rsid w:val="00BD13C6"/>
    <w:rsid w:val="00BE502F"/>
    <w:rsid w:val="00BE621D"/>
    <w:rsid w:val="00BF147D"/>
    <w:rsid w:val="00C5336C"/>
    <w:rsid w:val="00C9231A"/>
    <w:rsid w:val="00CE0E72"/>
    <w:rsid w:val="00CE3B7F"/>
    <w:rsid w:val="00D1771B"/>
    <w:rsid w:val="00D26098"/>
    <w:rsid w:val="00D60369"/>
    <w:rsid w:val="00D6667C"/>
    <w:rsid w:val="00DB1865"/>
    <w:rsid w:val="00DB24E2"/>
    <w:rsid w:val="00DC2277"/>
    <w:rsid w:val="00E322A9"/>
    <w:rsid w:val="00E73676"/>
    <w:rsid w:val="00E87521"/>
    <w:rsid w:val="00EA54E5"/>
    <w:rsid w:val="00EC18A8"/>
    <w:rsid w:val="00EE7CF4"/>
    <w:rsid w:val="00F76A8C"/>
    <w:rsid w:val="00F921BC"/>
    <w:rsid w:val="379D5A10"/>
    <w:rsid w:val="3D93030F"/>
    <w:rsid w:val="3E166932"/>
    <w:rsid w:val="7D71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</w:style>
  <w:style w:type="character" w:styleId="Pogrubienie">
    <w:name w:val="Strong"/>
    <w:uiPriority w:val="22"/>
    <w:qFormat/>
    <w:rPr>
      <w:b/>
      <w:bCs/>
    </w:rPr>
  </w:style>
  <w:style w:type="character" w:customStyle="1" w:styleId="StopkaZnak">
    <w:name w:val="Stopka Znak"/>
    <w:link w:val="Stopka"/>
    <w:uiPriority w:val="99"/>
    <w:qFormat/>
    <w:locked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hAnsi="Calibri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</w:style>
  <w:style w:type="character" w:styleId="Pogrubienie">
    <w:name w:val="Strong"/>
    <w:uiPriority w:val="22"/>
    <w:qFormat/>
    <w:rPr>
      <w:b/>
      <w:bCs/>
    </w:rPr>
  </w:style>
  <w:style w:type="character" w:customStyle="1" w:styleId="StopkaZnak">
    <w:name w:val="Stopka Znak"/>
    <w:link w:val="Stopka"/>
    <w:uiPriority w:val="99"/>
    <w:qFormat/>
    <w:locked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hAnsi="Calibri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roga%20do%20profesji\Nowy%20folder\O&#347;wiadczenie%20o%20spe&#322;nianiu%20warunk&#243;w%20udzia&#322;u%20do%20SWIZ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Oświadczenie o spełnianiu warunków udziału do SWIZ</Template>
  <TotalTime>4</TotalTime>
  <Pages>2</Pages>
  <Words>265</Words>
  <Characters>2573</Characters>
  <Application>Microsoft Office Word</Application>
  <DocSecurity>0</DocSecurity>
  <Lines>21</Lines>
  <Paragraphs>5</Paragraphs>
  <ScaleCrop>false</ScaleCrop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</dc:title>
  <dc:creator>Szałek</dc:creator>
  <cp:lastModifiedBy>Użytkownik systemu Windows</cp:lastModifiedBy>
  <cp:revision>20</cp:revision>
  <dcterms:created xsi:type="dcterms:W3CDTF">2017-11-03T20:35:00Z</dcterms:created>
  <dcterms:modified xsi:type="dcterms:W3CDTF">2017-11-20T19:13:00Z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1045-10.1.0.5795</vt:lpwstr>
  </property>
</Properties>
</file>